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DD7A7" w14:textId="3C8E74BB" w:rsidR="00BA00AB" w:rsidRDefault="00FE5C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TOKET</w:t>
      </w:r>
      <w:r>
        <w:rPr>
          <w:rFonts w:ascii="Times New Roman" w:hAnsi="Times New Roman" w:cs="Times New Roman"/>
          <w:sz w:val="24"/>
          <w:szCs w:val="24"/>
        </w:rPr>
        <w:t xml:space="preserve">       (fl.1480)</w:t>
      </w:r>
    </w:p>
    <w:p w14:paraId="4020FC5B" w14:textId="037274C3" w:rsidR="00FE5C73" w:rsidRDefault="00FE5C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58F6054D" w14:textId="7136381B" w:rsidR="00FE5C73" w:rsidRDefault="00FE5C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135B8B" w14:textId="29ABC787" w:rsidR="00FE5C73" w:rsidRDefault="00FE5C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124C53" w14:textId="100AC2B6" w:rsidR="00FE5C73" w:rsidRDefault="00FE5C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Jan.1480</w:t>
      </w:r>
      <w:r>
        <w:rPr>
          <w:rFonts w:ascii="Times New Roman" w:hAnsi="Times New Roman" w:cs="Times New Roman"/>
          <w:sz w:val="24"/>
          <w:szCs w:val="24"/>
        </w:rPr>
        <w:tab/>
        <w:t>He was pardoned of all offences committed by him before 28 January.</w:t>
      </w:r>
    </w:p>
    <w:p w14:paraId="07DC7F36" w14:textId="72406531" w:rsidR="00FE5C73" w:rsidRDefault="00FE5C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p.180)</w:t>
      </w:r>
    </w:p>
    <w:p w14:paraId="2B76FF1D" w14:textId="0F25CE2F" w:rsidR="00FE5C73" w:rsidRDefault="00FE5C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63A1F7" w14:textId="61493FBE" w:rsidR="00FE5C73" w:rsidRDefault="00FE5C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1F5302" w14:textId="0CB5EE51" w:rsidR="00FE5C73" w:rsidRPr="00FE5C73" w:rsidRDefault="00FE5C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July 2021</w:t>
      </w:r>
    </w:p>
    <w:sectPr w:rsidR="00FE5C73" w:rsidRPr="00FE5C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BC524" w14:textId="77777777" w:rsidR="00FE5C73" w:rsidRDefault="00FE5C73" w:rsidP="009139A6">
      <w:r>
        <w:separator/>
      </w:r>
    </w:p>
  </w:endnote>
  <w:endnote w:type="continuationSeparator" w:id="0">
    <w:p w14:paraId="36A1252B" w14:textId="77777777" w:rsidR="00FE5C73" w:rsidRDefault="00FE5C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FF3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663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596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7100A" w14:textId="77777777" w:rsidR="00FE5C73" w:rsidRDefault="00FE5C73" w:rsidP="009139A6">
      <w:r>
        <w:separator/>
      </w:r>
    </w:p>
  </w:footnote>
  <w:footnote w:type="continuationSeparator" w:id="0">
    <w:p w14:paraId="2EFD35DC" w14:textId="77777777" w:rsidR="00FE5C73" w:rsidRDefault="00FE5C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442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DE9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21E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7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CE294"/>
  <w15:chartTrackingRefBased/>
  <w15:docId w15:val="{4B91785E-7998-423D-83ED-E1DE3704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2021-07-19T20:20:00Z</dcterms:created>
  <dcterms:modified xsi:type="dcterms:W3CDTF">2021-07-19T20:22:00Z</dcterms:modified>
</cp:coreProperties>
</file>